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VGHR-2026-014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Dorfgemeinschaftshaus Berschweiler bei Kirn - Heizung / Lüftung / Sanitär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Dorfgemeinschaftshaus Berschweiler bei Kirn - Heizung / Lüftung / Sanitär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